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-NOWY Zał. 6 Wzór umowy ppd.docx</dmsv2BaseFileName>
    <dmsv2BaseDisplayName xmlns="http://schemas.microsoft.com/sharepoint/v3">Załącznik nr 6 do SWZ -NOWY Zał. 6 Wzór umowy ppd</dmsv2BaseDisplayName>
    <dmsv2SWPP2ObjectNumber xmlns="http://schemas.microsoft.com/sharepoint/v3">POST/DYS/OLD/GZ/00549/2026                        </dmsv2SWPP2ObjectNumber>
    <dmsv2SWPP2SumMD5 xmlns="http://schemas.microsoft.com/sharepoint/v3">9a5c7dc52c83ae176e8e84d545e83666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24390393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PR4UJWENCY6Q-371514832-16895</_dlc_DocId>
    <_dlc_DocIdUrl xmlns="a19cb1c7-c5c7-46d4-85ae-d83685407bba">
      <Url>https://swpp2.dms.gkpge.pl/sites/42/_layouts/15/DocIdRedir.aspx?ID=PR4UJWENCY6Q-371514832-16895</Url>
      <Description>PR4UJWENCY6Q-371514832-16895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D4BC3A44-E202-467D-BA47-C6420A2D2222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A63449E-F590-496B-9A1F-BBF12D7381CB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f9c2c9d4-36a2-45ee-88c5-2239afa017e3</vt:lpwstr>
  </property>
</Properties>
</file>